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Приложение </w:t>
      </w:r>
      <w:r>
        <w:rPr>
          <w:b w:val="0"/>
          <w:bCs w:val="0"/>
          <w:sz w:val="24"/>
          <w:szCs w:val="24"/>
        </w:rPr>
        <w:t>1</w:t>
      </w:r>
      <w:r w:rsidRPr="007474AB">
        <w:rPr>
          <w:b w:val="0"/>
          <w:bCs w:val="0"/>
          <w:sz w:val="24"/>
          <w:szCs w:val="24"/>
        </w:rPr>
        <w:t>1</w:t>
      </w:r>
    </w:p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302CF4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Краснинского района Смоленской области</w:t>
      </w:r>
    </w:p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r>
        <w:rPr>
          <w:b w:val="0"/>
          <w:bCs w:val="0"/>
          <w:sz w:val="24"/>
          <w:szCs w:val="24"/>
        </w:rPr>
        <w:t>Октябрьского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Краснинского</w:t>
      </w:r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302CF4" w:rsidRPr="007474AB" w:rsidRDefault="00302CF4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на 2016 год»</w:t>
      </w:r>
    </w:p>
    <w:p w:rsidR="00302CF4" w:rsidRDefault="00302CF4" w:rsidP="003175A0">
      <w:pPr>
        <w:pStyle w:val="BodyTextIndent2"/>
        <w:spacing w:line="240" w:lineRule="auto"/>
        <w:jc w:val="right"/>
        <w:rPr>
          <w:b/>
          <w:bCs/>
        </w:rPr>
      </w:pPr>
      <w:r>
        <w:rPr>
          <w:sz w:val="24"/>
          <w:szCs w:val="24"/>
        </w:rPr>
        <w:t xml:space="preserve">от 29 декабря </w:t>
      </w:r>
      <w:r w:rsidRPr="0060710B">
        <w:rPr>
          <w:sz w:val="24"/>
          <w:szCs w:val="24"/>
        </w:rPr>
        <w:t>2015 г. №</w:t>
      </w:r>
      <w:r>
        <w:rPr>
          <w:sz w:val="24"/>
          <w:szCs w:val="24"/>
        </w:rPr>
        <w:t xml:space="preserve">23    </w:t>
      </w:r>
    </w:p>
    <w:p w:rsidR="00302CF4" w:rsidRPr="00B52F86" w:rsidRDefault="00302CF4" w:rsidP="003175A0">
      <w:pPr>
        <w:spacing w:line="240" w:lineRule="auto"/>
        <w:jc w:val="right"/>
        <w:rPr>
          <w:rFonts w:ascii="Times New Roman" w:hAnsi="Times New Roman" w:cs="Times New Roman"/>
        </w:rPr>
      </w:pPr>
      <w:r w:rsidRPr="00B52F86">
        <w:rPr>
          <w:rFonts w:ascii="Times New Roman" w:hAnsi="Times New Roman" w:cs="Times New Roman"/>
          <w:u w:val="single"/>
        </w:rPr>
        <w:t xml:space="preserve"> </w:t>
      </w:r>
    </w:p>
    <w:p w:rsidR="00302CF4" w:rsidRPr="00B52F86" w:rsidRDefault="00302CF4" w:rsidP="00B52F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CF4" w:rsidRPr="00B52F86" w:rsidRDefault="00302CF4" w:rsidP="00B52F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302CF4" w:rsidRPr="00B52F86" w:rsidRDefault="00302CF4" w:rsidP="00B52F8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2016 году</w:t>
      </w:r>
    </w:p>
    <w:p w:rsidR="00302CF4" w:rsidRPr="00B52F86" w:rsidRDefault="00302CF4" w:rsidP="00B52F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CF4" w:rsidRPr="00B52F86" w:rsidRDefault="00302CF4" w:rsidP="00B52F8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18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380"/>
        <w:gridCol w:w="2118"/>
      </w:tblGrid>
      <w:tr w:rsidR="00302CF4" w:rsidRPr="00AF7E5B">
        <w:trPr>
          <w:cantSplit/>
          <w:trHeight w:val="480"/>
        </w:trPr>
        <w:tc>
          <w:tcPr>
            <w:tcW w:w="709" w:type="dxa"/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91" w:type="dxa"/>
            <w:gridSpan w:val="2"/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02CF4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2CF4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2CF4" w:rsidRPr="00B52F86" w:rsidRDefault="00302CF4" w:rsidP="00890E4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02CF4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CF4" w:rsidRPr="00B52F86" w:rsidRDefault="00302CF4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CF4" w:rsidRPr="00B52F86" w:rsidRDefault="00302CF4" w:rsidP="00C539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CF4" w:rsidRPr="00B52F86" w:rsidRDefault="00302CF4" w:rsidP="00317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302CF4" w:rsidRDefault="00302CF4" w:rsidP="00B52F86">
      <w:pPr>
        <w:rPr>
          <w:sz w:val="24"/>
          <w:szCs w:val="24"/>
        </w:rPr>
      </w:pPr>
    </w:p>
    <w:p w:rsidR="00302CF4" w:rsidRPr="00587812" w:rsidRDefault="00302CF4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302CF4" w:rsidRPr="00587812" w:rsidSect="00BD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77"/>
    <w:rsid w:val="00131D28"/>
    <w:rsid w:val="002A4B90"/>
    <w:rsid w:val="002B5754"/>
    <w:rsid w:val="002C143F"/>
    <w:rsid w:val="00302CF4"/>
    <w:rsid w:val="003052FE"/>
    <w:rsid w:val="003175A0"/>
    <w:rsid w:val="003642A8"/>
    <w:rsid w:val="004254A1"/>
    <w:rsid w:val="004730A4"/>
    <w:rsid w:val="0050065B"/>
    <w:rsid w:val="00514168"/>
    <w:rsid w:val="0052316C"/>
    <w:rsid w:val="00587812"/>
    <w:rsid w:val="005C2C99"/>
    <w:rsid w:val="0060710B"/>
    <w:rsid w:val="006A4920"/>
    <w:rsid w:val="007474AB"/>
    <w:rsid w:val="00820BEA"/>
    <w:rsid w:val="0088077F"/>
    <w:rsid w:val="00890E4F"/>
    <w:rsid w:val="008949F7"/>
    <w:rsid w:val="00901DC1"/>
    <w:rsid w:val="00A768DF"/>
    <w:rsid w:val="00AF7E5B"/>
    <w:rsid w:val="00B13557"/>
    <w:rsid w:val="00B52F86"/>
    <w:rsid w:val="00BB0777"/>
    <w:rsid w:val="00BD7468"/>
    <w:rsid w:val="00C53902"/>
    <w:rsid w:val="00D26BE8"/>
    <w:rsid w:val="00DC3DE1"/>
    <w:rsid w:val="00E26F59"/>
    <w:rsid w:val="00E76769"/>
    <w:rsid w:val="00E932AC"/>
    <w:rsid w:val="00F8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7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8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52F86"/>
    <w:pPr>
      <w:ind w:left="720"/>
    </w:pPr>
  </w:style>
  <w:style w:type="paragraph" w:customStyle="1" w:styleId="ConsPlusNormal">
    <w:name w:val="ConsPlusNormal"/>
    <w:uiPriority w:val="99"/>
    <w:rsid w:val="00B52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52F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75A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3175A0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175A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131</Words>
  <Characters>753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</dc:creator>
  <cp:keywords/>
  <dc:description/>
  <cp:lastModifiedBy>Нестеренкова АН</cp:lastModifiedBy>
  <cp:revision>9</cp:revision>
  <cp:lastPrinted>2015-12-29T06:36:00Z</cp:lastPrinted>
  <dcterms:created xsi:type="dcterms:W3CDTF">2015-12-29T07:13:00Z</dcterms:created>
  <dcterms:modified xsi:type="dcterms:W3CDTF">2015-12-30T13:12:00Z</dcterms:modified>
</cp:coreProperties>
</file>